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Kreisverwaltung Heinsberg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Kreisverwaltung Heinsberg - Umbau Ausländeramt -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